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BD0CA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THORNE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5E5B538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</w:p>
    <w:p w14:paraId="7865E508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</w:p>
    <w:p w14:paraId="78104CE1" w14:textId="77777777" w:rsidR="00225CFE" w:rsidRDefault="00225CFE" w:rsidP="00225CFE">
      <w:pPr>
        <w:pStyle w:val="NoSpacing"/>
        <w:ind w:left="1440" w:hanging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Sherborne, Dorset, into lands of Isabel Beauchamp(q.v.).</w:t>
      </w:r>
    </w:p>
    <w:p w14:paraId="24624003" w14:textId="77777777" w:rsidR="00225CFE" w:rsidRDefault="00225CFE" w:rsidP="00225C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83E78B2" w14:textId="77777777" w:rsidR="00225CFE" w:rsidRDefault="00225CFE" w:rsidP="00225CF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p.113)</w:t>
      </w:r>
    </w:p>
    <w:p w14:paraId="3FA93B0D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</w:p>
    <w:p w14:paraId="5A4B3B43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</w:p>
    <w:p w14:paraId="132D5581" w14:textId="77777777" w:rsidR="00225CFE" w:rsidRDefault="00225CFE" w:rsidP="00225C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August 2023</w:t>
      </w:r>
    </w:p>
    <w:p w14:paraId="609F1C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C6D6" w14:textId="77777777" w:rsidR="00225CFE" w:rsidRDefault="00225CFE" w:rsidP="009139A6">
      <w:r>
        <w:separator/>
      </w:r>
    </w:p>
  </w:endnote>
  <w:endnote w:type="continuationSeparator" w:id="0">
    <w:p w14:paraId="1527C0A4" w14:textId="77777777" w:rsidR="00225CFE" w:rsidRDefault="00225C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63F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23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9F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4196" w14:textId="77777777" w:rsidR="00225CFE" w:rsidRDefault="00225CFE" w:rsidP="009139A6">
      <w:r>
        <w:separator/>
      </w:r>
    </w:p>
  </w:footnote>
  <w:footnote w:type="continuationSeparator" w:id="0">
    <w:p w14:paraId="686B5388" w14:textId="77777777" w:rsidR="00225CFE" w:rsidRDefault="00225C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B6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AE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54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CFE"/>
    <w:rsid w:val="000666E0"/>
    <w:rsid w:val="00225CF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473"/>
  <w15:chartTrackingRefBased/>
  <w15:docId w15:val="{903D8DA6-5E75-4BC7-BA30-7FFE37F1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2023-08-29T13:08:00Z</dcterms:created>
  <dcterms:modified xsi:type="dcterms:W3CDTF">2023-08-29T13:09:00Z</dcterms:modified>
</cp:coreProperties>
</file>